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DCDC8D" w14:textId="77777777" w:rsidR="00B65BE6" w:rsidRDefault="00AC06A3">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14:editId="021324EA">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6"/>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14:paraId="7705D96C" w14:textId="77777777" w:rsidR="00B65BE6" w:rsidRDefault="00B65BE6">
      <w:pPr>
        <w:widowControl w:val="0"/>
        <w:autoSpaceDE w:val="0"/>
        <w:autoSpaceDN w:val="0"/>
        <w:adjustRightInd w:val="0"/>
        <w:spacing w:after="0" w:line="240" w:lineRule="auto"/>
        <w:rPr>
          <w:rFonts w:ascii="Arial" w:hAnsi="Arial" w:cs="Arial"/>
          <w:b/>
          <w:bCs/>
          <w:color w:val="000000"/>
          <w:sz w:val="20"/>
          <w:szCs w:val="20"/>
        </w:rPr>
      </w:pPr>
    </w:p>
    <w:p w14:paraId="3672FA06" w14:textId="77777777" w:rsidR="00B65BE6" w:rsidRDefault="004370CE">
      <w:pPr>
        <w:widowControl w:val="0"/>
        <w:autoSpaceDE w:val="0"/>
        <w:autoSpaceDN w:val="0"/>
        <w:adjustRightInd w:val="0"/>
        <w:spacing w:after="0" w:line="240" w:lineRule="auto"/>
        <w:rPr>
          <w:rFonts w:ascii="Arial" w:hAnsi="Arial" w:cs="Arial"/>
          <w:bCs/>
          <w:i/>
          <w:color w:val="000000"/>
          <w:sz w:val="20"/>
          <w:szCs w:val="20"/>
        </w:rPr>
      </w:pPr>
      <w:r w:rsidRPr="004370CE">
        <w:rPr>
          <w:rFonts w:ascii="Arial" w:hAnsi="Arial" w:cs="Arial"/>
          <w:bCs/>
          <w:i/>
          <w:color w:val="000000"/>
          <w:sz w:val="20"/>
          <w:szCs w:val="20"/>
        </w:rPr>
        <w:t>“Making Sense out of Home Improvement”</w:t>
      </w:r>
    </w:p>
    <w:p w14:paraId="73EE8055" w14:textId="77777777" w:rsidR="00B65BE6" w:rsidRDefault="00B65BE6">
      <w:pPr>
        <w:widowControl w:val="0"/>
        <w:autoSpaceDE w:val="0"/>
        <w:autoSpaceDN w:val="0"/>
        <w:adjustRightInd w:val="0"/>
        <w:spacing w:after="0" w:line="240" w:lineRule="auto"/>
        <w:rPr>
          <w:rFonts w:ascii="Arial" w:hAnsi="Arial" w:cs="Arial"/>
          <w:b/>
          <w:bCs/>
          <w:color w:val="000000"/>
          <w:sz w:val="20"/>
          <w:szCs w:val="20"/>
        </w:rPr>
      </w:pPr>
    </w:p>
    <w:p w14:paraId="1FBE3A03" w14:textId="77777777" w:rsidR="00B65BE6" w:rsidRDefault="00C95FF7">
      <w:pPr>
        <w:widowControl w:val="0"/>
        <w:autoSpaceDE w:val="0"/>
        <w:autoSpaceDN w:val="0"/>
        <w:adjustRightInd w:val="0"/>
        <w:spacing w:after="0" w:line="240" w:lineRule="auto"/>
        <w:rPr>
          <w:rFonts w:ascii="Arial" w:hAnsi="Arial" w:cs="Arial"/>
          <w:b/>
          <w:bCs/>
          <w:color w:val="000000"/>
          <w:sz w:val="36"/>
          <w:szCs w:val="36"/>
        </w:rPr>
      </w:pPr>
      <w:r w:rsidRPr="009A5235">
        <w:rPr>
          <w:rFonts w:ascii="Arial" w:hAnsi="Arial" w:cs="Arial"/>
          <w:b/>
          <w:bCs/>
          <w:color w:val="000000"/>
          <w:sz w:val="36"/>
          <w:szCs w:val="36"/>
        </w:rPr>
        <w:t>Home Sense Philosophy</w:t>
      </w:r>
    </w:p>
    <w:p w14:paraId="5FC4459A" w14:textId="77777777" w:rsidR="00B65BE6" w:rsidRDefault="00B65BE6">
      <w:pPr>
        <w:widowControl w:val="0"/>
        <w:autoSpaceDE w:val="0"/>
        <w:autoSpaceDN w:val="0"/>
        <w:adjustRightInd w:val="0"/>
        <w:spacing w:after="0" w:line="240" w:lineRule="auto"/>
        <w:rPr>
          <w:rFonts w:ascii="Arial" w:hAnsi="Arial" w:cs="Arial"/>
          <w:b/>
          <w:bCs/>
          <w:color w:val="000000"/>
          <w:sz w:val="20"/>
          <w:szCs w:val="20"/>
        </w:rPr>
      </w:pPr>
    </w:p>
    <w:p w14:paraId="07AF0DD9" w14:textId="77777777" w:rsidR="00B65BE6" w:rsidRDefault="00B65BE6">
      <w:pPr>
        <w:widowControl w:val="0"/>
        <w:autoSpaceDE w:val="0"/>
        <w:autoSpaceDN w:val="0"/>
        <w:adjustRightInd w:val="0"/>
        <w:spacing w:after="0" w:line="240" w:lineRule="auto"/>
        <w:rPr>
          <w:rFonts w:ascii="Arial" w:hAnsi="Arial" w:cs="Arial"/>
          <w:b/>
          <w:bCs/>
          <w:color w:val="000000"/>
          <w:sz w:val="20"/>
          <w:szCs w:val="20"/>
        </w:rPr>
      </w:pPr>
    </w:p>
    <w:p w14:paraId="61B2FCB2" w14:textId="77777777" w:rsidR="00B65BE6"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14:paraId="2A9521B7" w14:textId="77777777" w:rsidR="00B65BE6"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To supply the needs of our customers, Home Sense has a four-part merchandising philosophy</w:t>
      </w:r>
      <w:r w:rsidRPr="00C95FF7">
        <w:rPr>
          <w:rFonts w:ascii="Arial" w:hAnsi="Arial" w:cs="Arial"/>
          <w:bCs/>
          <w:color w:val="000000"/>
          <w:sz w:val="20"/>
          <w:szCs w:val="20"/>
        </w:rPr>
        <w:t>.</w:t>
      </w:r>
    </w:p>
    <w:p w14:paraId="363B3648" w14:textId="77777777" w:rsidR="00B65BE6" w:rsidRDefault="00B65BE6">
      <w:pPr>
        <w:widowControl w:val="0"/>
        <w:autoSpaceDE w:val="0"/>
        <w:autoSpaceDN w:val="0"/>
        <w:adjustRightInd w:val="0"/>
        <w:spacing w:after="0" w:line="240" w:lineRule="auto"/>
        <w:rPr>
          <w:rFonts w:ascii="Arial" w:hAnsi="Arial" w:cs="Arial"/>
          <w:bCs/>
          <w:color w:val="000000"/>
          <w:sz w:val="20"/>
          <w:szCs w:val="20"/>
        </w:rPr>
      </w:pPr>
    </w:p>
    <w:p w14:paraId="189E48F7" w14:textId="77777777" w:rsidR="00B65BE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Safe environment for customers</w:t>
      </w:r>
    </w:p>
    <w:p w14:paraId="0B61F949" w14:textId="77777777" w:rsidR="00B65BE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Excellent customer service</w:t>
      </w:r>
    </w:p>
    <w:p w14:paraId="48A518EC" w14:textId="77777777" w:rsidR="00B65BE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Low day-in, day-out pricing</w:t>
      </w:r>
    </w:p>
    <w:p w14:paraId="00B9E071" w14:textId="77777777" w:rsidR="00B65BE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Large merchandise assortment</w:t>
      </w:r>
    </w:p>
    <w:p w14:paraId="75E40632" w14:textId="77777777" w:rsidR="00B65BE6" w:rsidRDefault="00B65BE6">
      <w:pPr>
        <w:widowControl w:val="0"/>
        <w:autoSpaceDE w:val="0"/>
        <w:autoSpaceDN w:val="0"/>
        <w:adjustRightInd w:val="0"/>
        <w:spacing w:after="0" w:line="240" w:lineRule="auto"/>
        <w:rPr>
          <w:rFonts w:ascii="Arial" w:hAnsi="Arial" w:cs="Arial"/>
          <w:b/>
          <w:bCs/>
          <w:color w:val="000000"/>
          <w:sz w:val="24"/>
          <w:szCs w:val="24"/>
        </w:rPr>
      </w:pPr>
    </w:p>
    <w:p w14:paraId="47CEA061" w14:textId="77777777" w:rsidR="00B65BE6"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Safety</w:t>
      </w:r>
    </w:p>
    <w:p w14:paraId="5CEB83FA" w14:textId="77777777" w:rsidR="00B65BE6"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14:paraId="5232E663" w14:textId="77777777" w:rsidR="00B65BE6" w:rsidRDefault="00B65BE6">
      <w:pPr>
        <w:widowControl w:val="0"/>
        <w:autoSpaceDE w:val="0"/>
        <w:autoSpaceDN w:val="0"/>
        <w:adjustRightInd w:val="0"/>
        <w:spacing w:after="0" w:line="240" w:lineRule="auto"/>
        <w:rPr>
          <w:rFonts w:ascii="Arial" w:hAnsi="Arial" w:cs="Arial"/>
          <w:bCs/>
          <w:color w:val="000000"/>
          <w:sz w:val="20"/>
          <w:szCs w:val="20"/>
        </w:rPr>
      </w:pPr>
    </w:p>
    <w:p w14:paraId="05BD3245" w14:textId="77777777" w:rsidR="00B65BE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14:paraId="463E2D6D" w14:textId="77777777" w:rsidR="00B65BE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14:paraId="5A617674" w14:textId="77777777" w:rsidR="00B65BE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14:paraId="680A2165" w14:textId="77777777" w:rsidR="00B65BE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14:paraId="67B0170D" w14:textId="77777777" w:rsidR="00B65BE6" w:rsidRDefault="00B65BE6">
      <w:pPr>
        <w:widowControl w:val="0"/>
        <w:autoSpaceDE w:val="0"/>
        <w:autoSpaceDN w:val="0"/>
        <w:adjustRightInd w:val="0"/>
        <w:spacing w:after="0" w:line="240" w:lineRule="auto"/>
        <w:rPr>
          <w:rFonts w:ascii="Arial" w:hAnsi="Arial" w:cs="Arial"/>
          <w:b/>
          <w:bCs/>
          <w:color w:val="000000"/>
          <w:sz w:val="24"/>
          <w:szCs w:val="24"/>
        </w:rPr>
      </w:pPr>
    </w:p>
    <w:p w14:paraId="6971351F" w14:textId="77777777" w:rsidR="00B65BE6"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t>Excellent Customer Service</w:t>
      </w:r>
    </w:p>
    <w:p w14:paraId="370FD994" w14:textId="77777777" w:rsidR="00B65BE6"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14:paraId="761ACB25" w14:textId="77777777" w:rsidR="00B65BE6" w:rsidRDefault="00B65BE6">
      <w:pPr>
        <w:widowControl w:val="0"/>
        <w:autoSpaceDE w:val="0"/>
        <w:autoSpaceDN w:val="0"/>
        <w:adjustRightInd w:val="0"/>
        <w:spacing w:after="0" w:line="240" w:lineRule="auto"/>
        <w:rPr>
          <w:rFonts w:ascii="Arial" w:hAnsi="Arial" w:cs="Arial"/>
          <w:bCs/>
          <w:color w:val="000000"/>
          <w:sz w:val="20"/>
          <w:szCs w:val="20"/>
        </w:rPr>
      </w:pPr>
    </w:p>
    <w:p w14:paraId="7CF0361C" w14:textId="77777777" w:rsidR="00B65BE6"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t>Day-In, Day-Out Pricing</w:t>
      </w:r>
    </w:p>
    <w:p w14:paraId="2658D120" w14:textId="77777777" w:rsidR="00B65BE6"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14:paraId="385B8354" w14:textId="77777777" w:rsidR="00B65BE6" w:rsidRDefault="00B65BE6">
      <w:pPr>
        <w:widowControl w:val="0"/>
        <w:autoSpaceDE w:val="0"/>
        <w:autoSpaceDN w:val="0"/>
        <w:adjustRightInd w:val="0"/>
        <w:spacing w:after="0" w:line="240" w:lineRule="auto"/>
        <w:rPr>
          <w:rFonts w:ascii="Arial" w:hAnsi="Arial" w:cs="Arial"/>
          <w:sz w:val="20"/>
          <w:szCs w:val="20"/>
        </w:rPr>
      </w:pPr>
    </w:p>
    <w:p w14:paraId="29CA0B07" w14:textId="77777777" w:rsidR="00B65BE6" w:rsidRDefault="00C95FF7">
      <w:pPr>
        <w:widowControl w:val="0"/>
        <w:autoSpaceDE w:val="0"/>
        <w:autoSpaceDN w:val="0"/>
        <w:adjustRightInd w:val="0"/>
        <w:spacing w:after="0" w:line="240" w:lineRule="auto"/>
        <w:rPr>
          <w:rFonts w:ascii="Arial" w:hAnsi="Arial" w:cs="Arial"/>
          <w:b/>
          <w:sz w:val="24"/>
          <w:szCs w:val="24"/>
        </w:rPr>
      </w:pPr>
      <w:r w:rsidRPr="009A5235">
        <w:rPr>
          <w:rFonts w:ascii="Arial" w:hAnsi="Arial" w:cs="Arial"/>
          <w:b/>
          <w:sz w:val="24"/>
          <w:szCs w:val="24"/>
        </w:rPr>
        <w:t>Merchandise Assortment</w:t>
      </w:r>
    </w:p>
    <w:p w14:paraId="4715D965" w14:textId="77777777" w:rsidR="00B65BE6"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proofErr w:type="spellStart"/>
      <w:r>
        <w:rPr>
          <w:rFonts w:ascii="Arial" w:hAnsi="Arial" w:cs="Arial"/>
          <w:sz w:val="20"/>
          <w:szCs w:val="20"/>
        </w:rPr>
        <w:t>shoping</w:t>
      </w:r>
      <w:proofErr w:type="spellEnd"/>
      <w:r>
        <w:rPr>
          <w:rFonts w:ascii="Arial" w:hAnsi="Arial" w:cs="Arial"/>
          <w:sz w:val="20"/>
          <w:szCs w:val="20"/>
        </w:rPr>
        <w:t xml:space="preserve"> for our customers. We want our customers to find everything they need, in job-lot quantities, to complete their projects.</w:t>
      </w:r>
    </w:p>
    <w:p w14:paraId="2C41C6F8" w14:textId="77777777" w:rsidR="00B65BE6" w:rsidRDefault="00B65BE6">
      <w:pPr>
        <w:widowControl w:val="0"/>
        <w:autoSpaceDE w:val="0"/>
        <w:autoSpaceDN w:val="0"/>
        <w:adjustRightInd w:val="0"/>
        <w:spacing w:after="0" w:line="240" w:lineRule="auto"/>
        <w:rPr>
          <w:rFonts w:ascii="Arial" w:hAnsi="Arial" w:cs="Arial"/>
          <w:sz w:val="20"/>
          <w:szCs w:val="20"/>
        </w:rPr>
      </w:pPr>
    </w:p>
    <w:p w14:paraId="727AD24F" w14:textId="77777777" w:rsidR="00B65BE6"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14:paraId="6CE32612" w14:textId="77777777" w:rsidR="00B65BE6" w:rsidRDefault="00B65BE6">
      <w:pPr>
        <w:widowControl w:val="0"/>
        <w:autoSpaceDE w:val="0"/>
        <w:autoSpaceDN w:val="0"/>
        <w:adjustRightInd w:val="0"/>
        <w:spacing w:after="0" w:line="240" w:lineRule="auto"/>
        <w:rPr>
          <w:rFonts w:ascii="Arial" w:hAnsi="Arial" w:cs="Arial"/>
          <w:sz w:val="20"/>
          <w:szCs w:val="20"/>
        </w:rPr>
      </w:pPr>
    </w:p>
    <w:p w14:paraId="613866AA" w14:textId="77777777" w:rsidR="00B65BE6"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Thank you,</w:t>
      </w:r>
    </w:p>
    <w:p w14:paraId="4BC777C6" w14:textId="77777777" w:rsidR="00B65BE6" w:rsidRDefault="00B65BE6">
      <w:pPr>
        <w:widowControl w:val="0"/>
        <w:autoSpaceDE w:val="0"/>
        <w:autoSpaceDN w:val="0"/>
        <w:adjustRightInd w:val="0"/>
        <w:spacing w:after="0" w:line="240" w:lineRule="auto"/>
        <w:rPr>
          <w:rFonts w:ascii="Arial" w:hAnsi="Arial" w:cs="Arial"/>
          <w:sz w:val="20"/>
          <w:szCs w:val="20"/>
        </w:rPr>
      </w:pPr>
    </w:p>
    <w:p w14:paraId="3E4AD5F9" w14:textId="77777777" w:rsidR="00B65BE6" w:rsidRDefault="00B65BE6">
      <w:pPr>
        <w:widowControl w:val="0"/>
        <w:autoSpaceDE w:val="0"/>
        <w:autoSpaceDN w:val="0"/>
        <w:adjustRightInd w:val="0"/>
        <w:spacing w:after="0" w:line="240" w:lineRule="auto"/>
        <w:rPr>
          <w:rFonts w:ascii="Arial" w:hAnsi="Arial" w:cs="Arial"/>
          <w:sz w:val="20"/>
          <w:szCs w:val="20"/>
        </w:rPr>
      </w:pPr>
    </w:p>
    <w:p w14:paraId="57FF92A3" w14:textId="77777777" w:rsidR="00B65BE6" w:rsidRDefault="00B65BE6">
      <w:pPr>
        <w:widowControl w:val="0"/>
        <w:autoSpaceDE w:val="0"/>
        <w:autoSpaceDN w:val="0"/>
        <w:adjustRightInd w:val="0"/>
        <w:spacing w:after="0" w:line="240" w:lineRule="auto"/>
        <w:rPr>
          <w:rFonts w:ascii="Arial" w:hAnsi="Arial" w:cs="Arial"/>
          <w:sz w:val="20"/>
          <w:szCs w:val="20"/>
        </w:rPr>
      </w:pPr>
    </w:p>
    <w:p w14:paraId="02A9679D" w14:textId="77777777" w:rsidR="00B65BE6"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14:paraId="37F890D5" w14:textId="77777777" w:rsidR="00B65BE6"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14:paraId="55D907F5" w14:textId="77777777" w:rsidR="00B65BE6" w:rsidRDefault="00B65BE6">
      <w:pPr>
        <w:widowControl w:val="0"/>
        <w:autoSpaceDE w:val="0"/>
        <w:autoSpaceDN w:val="0"/>
        <w:adjustRightInd w:val="0"/>
        <w:spacing w:after="0" w:line="240" w:lineRule="auto"/>
        <w:rPr>
          <w:rFonts w:ascii="Arial" w:hAnsi="Arial" w:cs="Arial"/>
          <w:sz w:val="20"/>
          <w:szCs w:val="20"/>
        </w:rPr>
      </w:pPr>
    </w:p>
    <w:sectPr w:rsidR="00B65BE6" w:rsidSect="00AB4B96">
      <w:pgSz w:w="12240" w:h="15840"/>
      <w:pgMar w:top="1080" w:right="1080" w:bottom="1080" w:left="108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1D5EBC"/>
    <w:rsid w:val="002E3E9C"/>
    <w:rsid w:val="0031433A"/>
    <w:rsid w:val="00361DD0"/>
    <w:rsid w:val="004370CE"/>
    <w:rsid w:val="00633D51"/>
    <w:rsid w:val="008007E7"/>
    <w:rsid w:val="00993CDB"/>
    <w:rsid w:val="009A5235"/>
    <w:rsid w:val="00AB4B96"/>
    <w:rsid w:val="00AC06A3"/>
    <w:rsid w:val="00B07AFA"/>
    <w:rsid w:val="00B65BE6"/>
    <w:rsid w:val="00B754D5"/>
    <w:rsid w:val="00BE1DB2"/>
    <w:rsid w:val="00C340F1"/>
    <w:rsid w:val="00C95FF7"/>
    <w:rsid w:val="00D75616"/>
    <w:rsid w:val="00D87EFC"/>
    <w:rsid w:val="00DC1AE1"/>
    <w:rsid w:val="00DF4126"/>
    <w:rsid w:val="00E35A48"/>
    <w:rsid w:val="00E434FE"/>
    <w:rsid w:val="00F158A3"/>
    <w:rsid w:val="00F66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D3E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Steve</cp:lastModifiedBy>
  <cp:revision>2</cp:revision>
  <dcterms:created xsi:type="dcterms:W3CDTF">2010-04-13T17:06:00Z</dcterms:created>
  <dcterms:modified xsi:type="dcterms:W3CDTF">2010-04-13T17:06:00Z</dcterms:modified>
</cp:coreProperties>
</file>