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97" w:rsidRDefault="00BF2197">
      <w:bookmarkStart w:id="0" w:name="_GoBack"/>
      <w:bookmarkEnd w:id="0"/>
    </w:p>
    <w:p w:rsidR="00BF2197" w:rsidRDefault="00D3640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768590" cy="10058400"/>
                <wp:effectExtent l="0" t="0" r="3810" b="0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8590" cy="1005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2197" w:rsidRDefault="0012479A">
                            <w:pP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  <w:u w:val="single"/>
                              </w:rPr>
                              <w:t>xcvbnmqwertyuiopasdfghjklzxcvbnmqw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ertyuiopasdfghjklzxcvbnm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32" o:spid="_x0000_s1026" style="position:absolute;margin-left:0;margin-top:0;width:611.7pt;height:11in;z-index:-251658752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6vhQIAAAk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" o:allowincell="f" stroked="f">
                <v:textbox>
                  <w:txbxContent>
                    <w:p w:rsidR="00BF2197" w:rsidRDefault="0012479A">
                      <w:pPr>
                        <w:rPr>
                          <w:rFonts w:asciiTheme="majorHAnsi" w:hAnsiTheme="majorHAns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BF2197" w:rsidRDefault="00BF2197"/>
    <w:tbl>
      <w:tblPr>
        <w:tblW w:w="3506" w:type="pct"/>
        <w:jc w:val="center"/>
        <w:tblBorders>
          <w:top w:val="thinThickSmallGap" w:sz="36" w:space="0" w:color="632423" w:themeColor="accent2" w:themeShade="80"/>
          <w:left w:val="thinThickSmallGap" w:sz="36" w:space="0" w:color="632423" w:themeColor="accent2" w:themeShade="80"/>
          <w:bottom w:val="thickThinSmallGap" w:sz="36" w:space="0" w:color="632423" w:themeColor="accent2" w:themeShade="80"/>
          <w:right w:val="thickThinSmallGap" w:sz="36" w:space="0" w:color="632423" w:themeColor="accent2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15"/>
      </w:tblGrid>
      <w:tr w:rsidR="0012479A">
        <w:trPr>
          <w:trHeight w:val="3770"/>
          <w:jc w:val="center"/>
        </w:trPr>
        <w:tc>
          <w:tcPr>
            <w:tcW w:w="3000" w:type="pct"/>
            <w:shd w:val="clear" w:color="auto" w:fill="FFFFFF" w:themeFill="background1"/>
            <w:vAlign w:val="center"/>
          </w:tcPr>
          <w:sdt>
            <w:sdtPr>
              <w:rPr>
                <w:rFonts w:asciiTheme="majorHAnsi" w:hAnsiTheme="majorHAnsi"/>
                <w:sz w:val="40"/>
                <w:szCs w:val="40"/>
              </w:rPr>
              <w:alias w:val="Title"/>
              <w:id w:val="13783212"/>
              <w:placeholder>
                <w:docPart w:val="9386FB5288CC46DB978D8CA2F90F666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BF2197" w:rsidRDefault="00FA5FBC">
                <w:pPr>
                  <w:pStyle w:val="NoSpacing"/>
                  <w:jc w:val="center"/>
                  <w:rPr>
                    <w:rFonts w:asciiTheme="majorHAnsi" w:hAnsiTheme="majorHAnsi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sz w:val="40"/>
                    <w:szCs w:val="40"/>
                  </w:rPr>
                  <w:t>Kenney Family School Checklist</w:t>
                </w:r>
              </w:p>
            </w:sdtContent>
          </w:sdt>
          <w:p w:rsidR="00BF2197" w:rsidRDefault="00BF2197">
            <w:pPr>
              <w:pStyle w:val="NoSpacing"/>
              <w:jc w:val="center"/>
            </w:pPr>
          </w:p>
          <w:sdt>
            <w:sdtPr>
              <w:rPr>
                <w:rFonts w:asciiTheme="majorHAnsi" w:hAnsiTheme="majorHAnsi"/>
                <w:sz w:val="32"/>
                <w:szCs w:val="32"/>
              </w:rPr>
              <w:alias w:val="Subtitle"/>
              <w:id w:val="13783219"/>
              <w:placeholder>
                <w:docPart w:val="718E471CA1B642D2A4F59550ECB59AF4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EndPr/>
            <w:sdtContent>
              <w:p w:rsidR="00BF2197" w:rsidRDefault="00E80223">
                <w:pPr>
                  <w:pStyle w:val="NoSpacing"/>
                  <w:jc w:val="center"/>
                  <w:rPr>
                    <w:rFonts w:asciiTheme="majorHAnsi" w:hAnsiTheme="majorHAnsi"/>
                    <w:sz w:val="32"/>
                    <w:szCs w:val="32"/>
                  </w:rPr>
                </w:pPr>
                <w:r>
                  <w:rPr>
                    <w:rFonts w:asciiTheme="majorHAnsi" w:hAnsiTheme="majorHAnsi"/>
                    <w:sz w:val="32"/>
                    <w:szCs w:val="32"/>
                  </w:rPr>
                  <w:t>[Type the document subtitle]</w:t>
                </w:r>
              </w:p>
            </w:sdtContent>
          </w:sdt>
          <w:p w:rsidR="00BF2197" w:rsidRDefault="00BF2197">
            <w:pPr>
              <w:pStyle w:val="NoSpacing"/>
              <w:jc w:val="center"/>
            </w:pPr>
          </w:p>
          <w:sdt>
            <w:sdtPr>
              <w:alias w:val="Date"/>
              <w:id w:val="13783224"/>
              <w:placeholder>
                <w:docPart w:val="26F9C003035444FBBB62AC76FA81C1BD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lid w:val="en-US"/>
                <w:storeMappedDataAs w:val="dateTime"/>
                <w:calendar w:val="gregorian"/>
              </w:date>
            </w:sdtPr>
            <w:sdtEndPr/>
            <w:sdtContent>
              <w:p w:rsidR="00BF2197" w:rsidRDefault="00E80223">
                <w:pPr>
                  <w:pStyle w:val="NoSpacing"/>
                  <w:jc w:val="center"/>
                </w:pPr>
                <w:r>
                  <w:rPr>
                    <w:rFonts w:asciiTheme="majorHAnsi" w:hAnsiTheme="majorHAnsi"/>
                  </w:rPr>
                  <w:t>[Pick the date]</w:t>
                </w:r>
              </w:p>
            </w:sdtContent>
          </w:sdt>
          <w:p w:rsidR="00BF2197" w:rsidRDefault="00BF2197">
            <w:pPr>
              <w:pStyle w:val="NoSpacing"/>
              <w:jc w:val="center"/>
            </w:pPr>
          </w:p>
          <w:sdt>
            <w:sdtPr>
              <w:alias w:val="Author"/>
              <w:id w:val="13783229"/>
              <w:placeholder>
                <w:docPart w:val="6F858614FF77402E8D9FB559B1EBDBAB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EndPr/>
            <w:sdtContent>
              <w:p w:rsidR="00BF2197" w:rsidRDefault="00E80223">
                <w:pPr>
                  <w:pStyle w:val="NoSpacing"/>
                  <w:jc w:val="center"/>
                </w:pPr>
                <w:r>
                  <w:t>Julie Kenney</w:t>
                </w:r>
              </w:p>
            </w:sdtContent>
          </w:sdt>
          <w:p w:rsidR="00BF2197" w:rsidRDefault="00BF2197">
            <w:pPr>
              <w:pStyle w:val="NoSpacing"/>
              <w:jc w:val="center"/>
            </w:pPr>
          </w:p>
        </w:tc>
      </w:tr>
    </w:tbl>
    <w:p w:rsidR="00BF2197" w:rsidRDefault="00BF2197"/>
    <w:p w:rsidR="00BF2197" w:rsidRDefault="0012479A">
      <w:pPr>
        <w:rPr>
          <w:rFonts w:cs="Arial"/>
          <w:b/>
          <w:bCs/>
          <w:color w:val="AE1939"/>
          <w:sz w:val="32"/>
          <w:szCs w:val="32"/>
        </w:rPr>
      </w:pPr>
      <w:r>
        <w:br w:type="page"/>
      </w:r>
    </w:p>
    <w:p w:rsidR="00BF2197" w:rsidRDefault="00CD1BD0">
      <w:pPr>
        <w:pStyle w:val="Heading1"/>
      </w:pPr>
      <w:r w:rsidRPr="00FE1420">
        <w:lastRenderedPageBreak/>
        <w:t>Back to School Checklist</w:t>
      </w:r>
    </w:p>
    <w:p w:rsidR="00BF2197" w:rsidRDefault="008D0B0B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BF2197" w:rsidRDefault="00456D9A">
      <w:pPr>
        <w:pStyle w:val="Checklist1"/>
        <w:numPr>
          <w:ilvl w:val="0"/>
          <w:numId w:val="1"/>
        </w:numPr>
      </w:pPr>
      <w:r>
        <w:t>Complete registration</w:t>
      </w:r>
    </w:p>
    <w:p w:rsidR="00BF2197" w:rsidRDefault="00456D9A">
      <w:pPr>
        <w:pStyle w:val="Checklist1"/>
        <w:numPr>
          <w:ilvl w:val="0"/>
          <w:numId w:val="1"/>
        </w:numPr>
      </w:pPr>
      <w:r>
        <w:t>Get all recommended immunizations</w:t>
      </w:r>
    </w:p>
    <w:p w:rsidR="00BF2197" w:rsidRDefault="00456D9A">
      <w:pPr>
        <w:pStyle w:val="Checklist1"/>
        <w:numPr>
          <w:ilvl w:val="0"/>
          <w:numId w:val="1"/>
        </w:numPr>
      </w:pPr>
      <w:r>
        <w:t>Determine the school dress code</w:t>
      </w:r>
    </w:p>
    <w:p w:rsidR="00BF2197" w:rsidRDefault="00456D9A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BF2197" w:rsidRDefault="00456D9A">
      <w:pPr>
        <w:pStyle w:val="Checklist1"/>
        <w:numPr>
          <w:ilvl w:val="0"/>
          <w:numId w:val="1"/>
        </w:numPr>
      </w:pPr>
      <w:r>
        <w:t>Meet the teacher</w:t>
      </w:r>
    </w:p>
    <w:p w:rsidR="00BF2197" w:rsidRDefault="00456D9A">
      <w:pPr>
        <w:pStyle w:val="Checklist1"/>
        <w:numPr>
          <w:ilvl w:val="0"/>
          <w:numId w:val="1"/>
        </w:numPr>
      </w:pPr>
      <w:r>
        <w:t>Tour the school</w:t>
      </w:r>
    </w:p>
    <w:p w:rsidR="00BF2197" w:rsidRDefault="00456D9A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BF2197" w:rsidRDefault="00456D9A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BF2197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BF2197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BF2197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BF2197" w:rsidRDefault="00456D9A">
      <w:pPr>
        <w:pStyle w:val="Checklist1"/>
        <w:numPr>
          <w:ilvl w:val="0"/>
          <w:numId w:val="1"/>
        </w:numPr>
      </w:pPr>
      <w:r>
        <w:t>Arrange for daycare</w:t>
      </w:r>
    </w:p>
    <w:p w:rsidR="00BF2197" w:rsidRDefault="00456D9A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BF2197" w:rsidRDefault="00456D9A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BF2197" w:rsidRDefault="00456D9A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BF2197" w:rsidRDefault="00456D9A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BF2197" w:rsidRDefault="00456D9A">
      <w:pPr>
        <w:pStyle w:val="Checklist1"/>
        <w:numPr>
          <w:ilvl w:val="0"/>
          <w:numId w:val="1"/>
        </w:numPr>
      </w:pPr>
      <w:r>
        <w:tab/>
      </w:r>
    </w:p>
    <w:p w:rsidR="00BF2197" w:rsidRDefault="00456D9A">
      <w:pPr>
        <w:pStyle w:val="Checklist1"/>
        <w:numPr>
          <w:ilvl w:val="0"/>
          <w:numId w:val="1"/>
        </w:numPr>
      </w:pPr>
      <w:r>
        <w:tab/>
      </w:r>
    </w:p>
    <w:p w:rsidR="00BF2197" w:rsidRDefault="00456D9A">
      <w:pPr>
        <w:pStyle w:val="Checklist1"/>
        <w:numPr>
          <w:ilvl w:val="0"/>
          <w:numId w:val="1"/>
        </w:numPr>
      </w:pPr>
      <w:r>
        <w:tab/>
      </w:r>
    </w:p>
    <w:p w:rsidR="00BF2197" w:rsidRDefault="008B77CB">
      <w:r>
        <w:br w:type="page"/>
      </w:r>
    </w:p>
    <w:p w:rsidR="00BF2197" w:rsidRDefault="00BF2197"/>
    <w:p w:rsidR="00BF2197" w:rsidRDefault="008D0B0B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BF2197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BF2197" w:rsidRDefault="001C454F">
      <w:pPr>
        <w:pStyle w:val="Checklist1"/>
        <w:numPr>
          <w:ilvl w:val="0"/>
          <w:numId w:val="3"/>
        </w:numPr>
      </w:pPr>
      <w:r>
        <w:t>Backpack</w:t>
      </w:r>
    </w:p>
    <w:p w:rsidR="00BF2197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BF2197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BF2197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BF2197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BF2197" w:rsidRDefault="001C454F">
      <w:pPr>
        <w:pStyle w:val="Checklist1"/>
        <w:numPr>
          <w:ilvl w:val="0"/>
          <w:numId w:val="3"/>
        </w:numPr>
      </w:pPr>
      <w:r>
        <w:t>Binder</w:t>
      </w:r>
    </w:p>
    <w:p w:rsidR="00BF2197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BF2197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BF2197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BF2197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BF2197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BF2197" w:rsidSect="00FA5F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197" w:rsidRDefault="0004128E">
      <w:r>
        <w:separator/>
      </w:r>
    </w:p>
  </w:endnote>
  <w:endnote w:type="continuationSeparator" w:id="0">
    <w:p w:rsidR="00BF2197" w:rsidRDefault="0004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7" w:rsidRDefault="00BF21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7" w:rsidRDefault="00BF21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7" w:rsidRDefault="00BF21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197" w:rsidRDefault="0004128E">
      <w:r>
        <w:separator/>
      </w:r>
    </w:p>
  </w:footnote>
  <w:footnote w:type="continuationSeparator" w:id="0">
    <w:p w:rsidR="00BF2197" w:rsidRDefault="00041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7" w:rsidRDefault="00BF21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32"/>
        <w:szCs w:val="32"/>
      </w:rPr>
      <w:alias w:val="Title"/>
      <w:id w:val="77738743"/>
      <w:placeholder>
        <w:docPart w:val="804AC59A18C94AE2B28034C92DAE43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F2197" w:rsidRDefault="00FA5FB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hAnsiTheme="majorHAnsi"/>
            <w:sz w:val="32"/>
            <w:szCs w:val="32"/>
          </w:rPr>
        </w:pPr>
        <w:r>
          <w:rPr>
            <w:rFonts w:asciiTheme="majorHAnsi" w:hAnsiTheme="majorHAnsi"/>
            <w:sz w:val="32"/>
            <w:szCs w:val="32"/>
          </w:rPr>
          <w:t>Kenney Family School Checklist</w:t>
        </w:r>
      </w:p>
    </w:sdtContent>
  </w:sdt>
  <w:p w:rsidR="00BF2197" w:rsidRDefault="00BF21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7" w:rsidRDefault="00BF21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FC3640"/>
    <w:multiLevelType w:val="hybridMultilevel"/>
    <w:tmpl w:val="E2B8373E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433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4128E"/>
    <w:rsid w:val="00050725"/>
    <w:rsid w:val="00090A5A"/>
    <w:rsid w:val="00091B2C"/>
    <w:rsid w:val="000A5340"/>
    <w:rsid w:val="000C19FE"/>
    <w:rsid w:val="000C73AA"/>
    <w:rsid w:val="000E3395"/>
    <w:rsid w:val="00102105"/>
    <w:rsid w:val="0012479A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86E56"/>
    <w:rsid w:val="002978C2"/>
    <w:rsid w:val="002D4931"/>
    <w:rsid w:val="002F15ED"/>
    <w:rsid w:val="003109A1"/>
    <w:rsid w:val="003231E4"/>
    <w:rsid w:val="00334B24"/>
    <w:rsid w:val="00347ACA"/>
    <w:rsid w:val="00355387"/>
    <w:rsid w:val="00365789"/>
    <w:rsid w:val="003811F6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56D9A"/>
    <w:rsid w:val="00466F3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65CE"/>
    <w:rsid w:val="005474B2"/>
    <w:rsid w:val="00556644"/>
    <w:rsid w:val="005705A3"/>
    <w:rsid w:val="00572A33"/>
    <w:rsid w:val="0057372E"/>
    <w:rsid w:val="00587012"/>
    <w:rsid w:val="005A68DA"/>
    <w:rsid w:val="005C7DD7"/>
    <w:rsid w:val="005D1DB6"/>
    <w:rsid w:val="005D71C9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40AE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62AE5"/>
    <w:rsid w:val="008751E0"/>
    <w:rsid w:val="0087772B"/>
    <w:rsid w:val="00887292"/>
    <w:rsid w:val="008B6724"/>
    <w:rsid w:val="008B77CB"/>
    <w:rsid w:val="008C6AB2"/>
    <w:rsid w:val="008D0B0B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BF2197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36400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3D07"/>
    <w:rsid w:val="00E649BA"/>
    <w:rsid w:val="00E75A3F"/>
    <w:rsid w:val="00E80223"/>
    <w:rsid w:val="00E9702A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47DF7"/>
    <w:rsid w:val="00F66FAC"/>
    <w:rsid w:val="00F8580E"/>
    <w:rsid w:val="00F87A95"/>
    <w:rsid w:val="00F97D34"/>
    <w:rsid w:val="00FA169F"/>
    <w:rsid w:val="00FA5FBC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386FB5288CC46DB978D8CA2F90F6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4D920-71C5-4002-810B-96FADDC2E6BB}"/>
      </w:docPartPr>
      <w:docPartBody>
        <w:p w:rsidR="00397FF4" w:rsidRDefault="004661CC">
          <w:pPr>
            <w:pStyle w:val="9386FB5288CC46DB978D8CA2F90F666C"/>
          </w:pPr>
          <w:r>
            <w:rPr>
              <w:rFonts w:asciiTheme="majorHAnsi" w:hAnsiTheme="majorHAnsi"/>
              <w:sz w:val="40"/>
              <w:szCs w:val="40"/>
            </w:rPr>
            <w:t>[Type the document title]</w:t>
          </w:r>
        </w:p>
      </w:docPartBody>
    </w:docPart>
    <w:docPart>
      <w:docPartPr>
        <w:name w:val="718E471CA1B642D2A4F59550ECB59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532B5-2072-45F3-8A8F-613A20CB7C37}"/>
      </w:docPartPr>
      <w:docPartBody>
        <w:p w:rsidR="00397FF4" w:rsidRDefault="004661CC">
          <w:pPr>
            <w:pStyle w:val="718E471CA1B642D2A4F59550ECB59AF4"/>
          </w:pPr>
          <w:r>
            <w:rPr>
              <w:rFonts w:asciiTheme="majorHAnsi" w:hAnsiTheme="majorHAnsi"/>
              <w:sz w:val="32"/>
              <w:szCs w:val="32"/>
            </w:rPr>
            <w:t>[Type the document subtitle]</w:t>
          </w:r>
        </w:p>
      </w:docPartBody>
    </w:docPart>
    <w:docPart>
      <w:docPartPr>
        <w:name w:val="26F9C003035444FBBB62AC76FA81C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078AF-EEB4-46AD-9A93-AA48D94BF54E}"/>
      </w:docPartPr>
      <w:docPartBody>
        <w:p w:rsidR="00397FF4" w:rsidRDefault="004661CC">
          <w:pPr>
            <w:pStyle w:val="26F9C003035444FBBB62AC76FA81C1BD"/>
          </w:pPr>
          <w:r>
            <w:rPr>
              <w:rFonts w:asciiTheme="majorHAnsi" w:hAnsiTheme="majorHAnsi"/>
            </w:rPr>
            <w:t>[Pick the date]</w:t>
          </w:r>
        </w:p>
      </w:docPartBody>
    </w:docPart>
    <w:docPart>
      <w:docPartPr>
        <w:name w:val="6F858614FF77402E8D9FB559B1EBD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790BD-DF8A-499D-A873-3CD81A958FA3}"/>
      </w:docPartPr>
      <w:docPartBody>
        <w:p w:rsidR="00397FF4" w:rsidRDefault="004661CC">
          <w:pPr>
            <w:pStyle w:val="6F858614FF77402E8D9FB559B1EBDBAB"/>
          </w:pPr>
          <w:r>
            <w:t>[Type the author name]</w:t>
          </w:r>
        </w:p>
      </w:docPartBody>
    </w:docPart>
    <w:docPart>
      <w:docPartPr>
        <w:name w:val="804AC59A18C94AE2B28034C92DAE4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CA628-F06D-4280-BB04-ADB04E9FA6CC}"/>
      </w:docPartPr>
      <w:docPartBody>
        <w:p w:rsidR="00397FF4" w:rsidRDefault="00310E1F">
          <w:pPr>
            <w:pStyle w:val="804AC59A18C94AE2B28034C92DAE4344"/>
          </w:pPr>
          <w:r>
            <w:rPr>
              <w:rFonts w:asciiTheme="majorHAnsi" w:hAns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61CC"/>
    <w:rsid w:val="00236E00"/>
    <w:rsid w:val="00310E1F"/>
    <w:rsid w:val="00397FF4"/>
    <w:rsid w:val="004661CC"/>
    <w:rsid w:val="007F2C3B"/>
    <w:rsid w:val="0091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3F70AC57DD437CA54810178E1751B5">
    <w:name w:val="1B3F70AC57DD437CA54810178E1751B5"/>
    <w:rsid w:val="004661CC"/>
  </w:style>
  <w:style w:type="paragraph" w:customStyle="1" w:styleId="FD8F220670544659AC8C6AA35959FD0D">
    <w:name w:val="FD8F220670544659AC8C6AA35959FD0D"/>
    <w:rsid w:val="004661CC"/>
  </w:style>
  <w:style w:type="paragraph" w:customStyle="1" w:styleId="782AD86220574DC5B80144A05A976BCB">
    <w:name w:val="782AD86220574DC5B80144A05A976BCB"/>
    <w:rsid w:val="004661CC"/>
  </w:style>
  <w:style w:type="paragraph" w:customStyle="1" w:styleId="3257A99490964C268EBCB306BA263DC6">
    <w:name w:val="3257A99490964C268EBCB306BA263DC6"/>
    <w:rsid w:val="004661CC"/>
  </w:style>
  <w:style w:type="paragraph" w:customStyle="1" w:styleId="1CFC6CDAC43F4230ACF764117F0263C7">
    <w:name w:val="1CFC6CDAC43F4230ACF764117F0263C7"/>
    <w:rsid w:val="004661CC"/>
  </w:style>
  <w:style w:type="paragraph" w:customStyle="1" w:styleId="F73DEA2BA84641458545DF119A65CA38">
    <w:name w:val="F73DEA2BA84641458545DF119A65CA38"/>
    <w:rsid w:val="004661CC"/>
  </w:style>
  <w:style w:type="paragraph" w:customStyle="1" w:styleId="7C063E0CE078499BAD9DC36277195743">
    <w:name w:val="7C063E0CE078499BAD9DC36277195743"/>
    <w:rsid w:val="004661CC"/>
  </w:style>
  <w:style w:type="paragraph" w:customStyle="1" w:styleId="937AF619E76248A897B8F5386F1C4929">
    <w:name w:val="937AF619E76248A897B8F5386F1C4929"/>
    <w:rsid w:val="004661CC"/>
  </w:style>
  <w:style w:type="paragraph" w:customStyle="1" w:styleId="874F5817453947A6A7B7522F997C59CD">
    <w:name w:val="874F5817453947A6A7B7522F997C59CD"/>
    <w:rsid w:val="004661CC"/>
  </w:style>
  <w:style w:type="paragraph" w:customStyle="1" w:styleId="207BCF4138CF46FBA985D4714D910AD9">
    <w:name w:val="207BCF4138CF46FBA985D4714D910AD9"/>
    <w:rsid w:val="004661CC"/>
  </w:style>
  <w:style w:type="paragraph" w:customStyle="1" w:styleId="0C1AC2F8D1B24572AAA2BC08C4C13F64">
    <w:name w:val="0C1AC2F8D1B24572AAA2BC08C4C13F64"/>
    <w:rsid w:val="004661CC"/>
  </w:style>
  <w:style w:type="paragraph" w:customStyle="1" w:styleId="862B5E887FE24114B1BAAC8194DC9E8F">
    <w:name w:val="862B5E887FE24114B1BAAC8194DC9E8F"/>
    <w:rsid w:val="004661CC"/>
  </w:style>
  <w:style w:type="paragraph" w:customStyle="1" w:styleId="3FD7860879004F41AD13912E8CDA0C07">
    <w:name w:val="3FD7860879004F41AD13912E8CDA0C07"/>
    <w:rsid w:val="004661CC"/>
  </w:style>
  <w:style w:type="paragraph" w:customStyle="1" w:styleId="B1DED8F03B874AFBBED34B3DD5CD59C5">
    <w:name w:val="B1DED8F03B874AFBBED34B3DD5CD59C5"/>
    <w:rsid w:val="004661CC"/>
  </w:style>
  <w:style w:type="paragraph" w:customStyle="1" w:styleId="57BE92B1F08448B6906AD74C14DB6F2C">
    <w:name w:val="57BE92B1F08448B6906AD74C14DB6F2C"/>
    <w:rsid w:val="004661CC"/>
  </w:style>
  <w:style w:type="paragraph" w:customStyle="1" w:styleId="DBCE647C95394B51875F999AA805A749">
    <w:name w:val="DBCE647C95394B51875F999AA805A749"/>
    <w:rsid w:val="004661CC"/>
  </w:style>
  <w:style w:type="paragraph" w:customStyle="1" w:styleId="CDFF9CF8D78E4DC9A36FB9D1FF72B39D">
    <w:name w:val="CDFF9CF8D78E4DC9A36FB9D1FF72B39D"/>
    <w:rsid w:val="004661CC"/>
  </w:style>
  <w:style w:type="paragraph" w:customStyle="1" w:styleId="18EAE5C1E6274738ABF5686FA381CD17">
    <w:name w:val="18EAE5C1E6274738ABF5686FA381CD17"/>
    <w:rsid w:val="004661CC"/>
  </w:style>
  <w:style w:type="paragraph" w:customStyle="1" w:styleId="59B6E7361A80480B978C501FEFE19E39">
    <w:name w:val="59B6E7361A80480B978C501FEFE19E39"/>
    <w:rsid w:val="004661CC"/>
  </w:style>
  <w:style w:type="paragraph" w:customStyle="1" w:styleId="D0BB471615764F3090D40D0CEBEE4724">
    <w:name w:val="D0BB471615764F3090D40D0CEBEE4724"/>
    <w:rsid w:val="004661CC"/>
  </w:style>
  <w:style w:type="paragraph" w:customStyle="1" w:styleId="9386FB5288CC46DB978D8CA2F90F666C">
    <w:name w:val="9386FB5288CC46DB978D8CA2F90F666C"/>
    <w:rsid w:val="004661CC"/>
  </w:style>
  <w:style w:type="paragraph" w:customStyle="1" w:styleId="718E471CA1B642D2A4F59550ECB59AF4">
    <w:name w:val="718E471CA1B642D2A4F59550ECB59AF4"/>
    <w:rsid w:val="004661CC"/>
  </w:style>
  <w:style w:type="paragraph" w:customStyle="1" w:styleId="26F9C003035444FBBB62AC76FA81C1BD">
    <w:name w:val="26F9C003035444FBBB62AC76FA81C1BD"/>
    <w:rsid w:val="004661CC"/>
  </w:style>
  <w:style w:type="paragraph" w:customStyle="1" w:styleId="6F858614FF77402E8D9FB559B1EBDBAB">
    <w:name w:val="6F858614FF77402E8D9FB559B1EBDBAB"/>
    <w:rsid w:val="004661CC"/>
  </w:style>
  <w:style w:type="paragraph" w:customStyle="1" w:styleId="16F2BB40645A4CE897FD2ABF3459F53F">
    <w:name w:val="16F2BB40645A4CE897FD2ABF3459F53F"/>
    <w:rsid w:val="00310E1F"/>
  </w:style>
  <w:style w:type="paragraph" w:customStyle="1" w:styleId="E6115B5677204C068103752CBB99604F">
    <w:name w:val="E6115B5677204C068103752CBB99604F"/>
    <w:rsid w:val="00310E1F"/>
  </w:style>
  <w:style w:type="paragraph" w:customStyle="1" w:styleId="48D336C9E1FF43C59DED5959D0B4205A">
    <w:name w:val="48D336C9E1FF43C59DED5959D0B4205A"/>
    <w:rsid w:val="00310E1F"/>
  </w:style>
  <w:style w:type="paragraph" w:customStyle="1" w:styleId="804AC59A18C94AE2B28034C92DAE4344">
    <w:name w:val="804AC59A18C94AE2B28034C92DAE4344"/>
    <w:rsid w:val="00310E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AFF3A7CE-D509-4AD3-890E-DD5EABB3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4</TotalTime>
  <Pages>3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Kenney Family School Checklist</vt:lpstr>
    </vt:vector>
  </TitlesOfParts>
  <Company>Microsoft Corporation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Kenney Family School Checklist</dc:title>
  <dc:creator>Julie Kenney</dc:creator>
  <cp:lastModifiedBy>Gary O'Neal</cp:lastModifiedBy>
  <cp:revision>5</cp:revision>
  <cp:lastPrinted>2001-06-21T16:52:00Z</cp:lastPrinted>
  <dcterms:created xsi:type="dcterms:W3CDTF">2006-10-19T06:15:00Z</dcterms:created>
  <dcterms:modified xsi:type="dcterms:W3CDTF">2010-07-05T00:03:00Z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