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2A1" w:rsidRDefault="00CD1BD0">
      <w:pPr>
        <w:pStyle w:val="Heading1"/>
      </w:pPr>
      <w:bookmarkStart w:id="0" w:name="_GoBack"/>
      <w:bookmarkEnd w:id="0"/>
      <w:r w:rsidRPr="00FE1420">
        <w:t>Back to School Checklist</w:t>
      </w:r>
    </w:p>
    <w:p w:rsidR="001A12A1" w:rsidRDefault="00E33790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1A12A1" w:rsidRDefault="00F138CD">
      <w:pPr>
        <w:pStyle w:val="Checklist1"/>
        <w:numPr>
          <w:ilvl w:val="0"/>
          <w:numId w:val="1"/>
        </w:numPr>
      </w:pPr>
      <w:r>
        <w:t>Complete registration</w:t>
      </w:r>
    </w:p>
    <w:p w:rsidR="001A12A1" w:rsidRDefault="00F138CD">
      <w:pPr>
        <w:pStyle w:val="Checklist1"/>
        <w:numPr>
          <w:ilvl w:val="0"/>
          <w:numId w:val="1"/>
        </w:numPr>
      </w:pPr>
      <w:r>
        <w:t>Get all recommended immunizations</w:t>
      </w:r>
    </w:p>
    <w:p w:rsidR="001A12A1" w:rsidRDefault="00F138CD">
      <w:pPr>
        <w:pStyle w:val="Checklist1"/>
        <w:numPr>
          <w:ilvl w:val="0"/>
          <w:numId w:val="1"/>
        </w:numPr>
      </w:pPr>
      <w:r>
        <w:t>Determine the school dress code</w:t>
      </w:r>
    </w:p>
    <w:p w:rsidR="001A12A1" w:rsidRDefault="00F138CD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1A12A1" w:rsidRDefault="00F138CD">
      <w:pPr>
        <w:pStyle w:val="Checklist1"/>
        <w:numPr>
          <w:ilvl w:val="0"/>
          <w:numId w:val="1"/>
        </w:numPr>
      </w:pPr>
      <w:r>
        <w:t>Meet the teacher</w:t>
      </w:r>
    </w:p>
    <w:p w:rsidR="001A12A1" w:rsidRDefault="00F138CD">
      <w:pPr>
        <w:pStyle w:val="Checklist1"/>
        <w:numPr>
          <w:ilvl w:val="0"/>
          <w:numId w:val="1"/>
        </w:numPr>
      </w:pPr>
      <w:r>
        <w:t>Tour the school</w:t>
      </w:r>
    </w:p>
    <w:p w:rsidR="001A12A1" w:rsidRDefault="00F138CD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1A12A1" w:rsidRDefault="00F138CD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1A12A1" w:rsidRDefault="00F138CD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1A12A1" w:rsidRDefault="00F138CD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1A12A1" w:rsidRDefault="00F138CD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1A12A1" w:rsidRDefault="00F138CD">
      <w:pPr>
        <w:pStyle w:val="Checklist1"/>
        <w:numPr>
          <w:ilvl w:val="0"/>
          <w:numId w:val="1"/>
        </w:numPr>
      </w:pPr>
      <w:r>
        <w:t>Arrange for daycare</w:t>
      </w:r>
    </w:p>
    <w:p w:rsidR="001A12A1" w:rsidRDefault="00F138CD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1A12A1" w:rsidRDefault="00F138CD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1A12A1" w:rsidRDefault="00F138CD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1A12A1" w:rsidRDefault="00F138CD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1A12A1" w:rsidRDefault="00F138CD">
      <w:pPr>
        <w:pStyle w:val="Checklist1"/>
        <w:numPr>
          <w:ilvl w:val="0"/>
          <w:numId w:val="1"/>
        </w:numPr>
      </w:pPr>
      <w:r>
        <w:tab/>
      </w:r>
    </w:p>
    <w:p w:rsidR="001A12A1" w:rsidRDefault="00F138CD">
      <w:pPr>
        <w:pStyle w:val="Checklist1"/>
        <w:numPr>
          <w:ilvl w:val="0"/>
          <w:numId w:val="1"/>
        </w:numPr>
      </w:pPr>
      <w:r>
        <w:tab/>
      </w:r>
    </w:p>
    <w:p w:rsidR="001A12A1" w:rsidRDefault="00F138CD">
      <w:pPr>
        <w:pStyle w:val="Checklist1"/>
        <w:numPr>
          <w:ilvl w:val="0"/>
          <w:numId w:val="1"/>
        </w:numPr>
      </w:pPr>
      <w:r>
        <w:tab/>
      </w:r>
    </w:p>
    <w:p w:rsidR="001A12A1" w:rsidRDefault="001A12A1"/>
    <w:p w:rsidR="001A12A1" w:rsidRDefault="00E33790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1A12A1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1A12A1" w:rsidRDefault="001C454F">
      <w:pPr>
        <w:pStyle w:val="Checklist1"/>
        <w:numPr>
          <w:ilvl w:val="0"/>
          <w:numId w:val="3"/>
        </w:numPr>
      </w:pPr>
      <w:r>
        <w:t>Backpack</w:t>
      </w:r>
    </w:p>
    <w:p w:rsidR="001A12A1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1A12A1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1A12A1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1A12A1" w:rsidRDefault="001C454F">
      <w:pPr>
        <w:pStyle w:val="Checklist1"/>
        <w:numPr>
          <w:ilvl w:val="0"/>
          <w:numId w:val="3"/>
        </w:numPr>
      </w:pPr>
      <w:r>
        <w:t>Pencil sharpener</w:t>
      </w:r>
    </w:p>
    <w:p w:rsidR="001A12A1" w:rsidRDefault="001C454F">
      <w:pPr>
        <w:pStyle w:val="Checklist1"/>
        <w:numPr>
          <w:ilvl w:val="0"/>
          <w:numId w:val="3"/>
        </w:numPr>
      </w:pPr>
      <w:r>
        <w:t>Binder</w:t>
      </w:r>
    </w:p>
    <w:p w:rsidR="001A12A1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1A12A1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1A12A1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1A12A1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1A12A1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1A12A1" w:rsidSect="009B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2A1" w:rsidRDefault="00A71888">
      <w:r>
        <w:separator/>
      </w:r>
    </w:p>
  </w:endnote>
  <w:endnote w:type="continuationSeparator" w:id="0">
    <w:p w:rsidR="001A12A1" w:rsidRDefault="00A7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2A1" w:rsidRDefault="00A71888">
      <w:r>
        <w:separator/>
      </w:r>
    </w:p>
  </w:footnote>
  <w:footnote w:type="continuationSeparator" w:id="0">
    <w:p w:rsidR="001A12A1" w:rsidRDefault="00A71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F5401A"/>
    <w:multiLevelType w:val="hybridMultilevel"/>
    <w:tmpl w:val="AFCA509A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102105"/>
    <w:rsid w:val="00104C4C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A12A1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978C2"/>
    <w:rsid w:val="002F15ED"/>
    <w:rsid w:val="003109A1"/>
    <w:rsid w:val="003231E4"/>
    <w:rsid w:val="00334B24"/>
    <w:rsid w:val="00347ACA"/>
    <w:rsid w:val="00355387"/>
    <w:rsid w:val="00365789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367B9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751E0"/>
    <w:rsid w:val="0087772B"/>
    <w:rsid w:val="00887292"/>
    <w:rsid w:val="008C6AB2"/>
    <w:rsid w:val="008F0BE6"/>
    <w:rsid w:val="00900B3E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31E7"/>
    <w:rsid w:val="00A51CC3"/>
    <w:rsid w:val="00A71888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E1205"/>
    <w:rsid w:val="00DE556B"/>
    <w:rsid w:val="00E0633C"/>
    <w:rsid w:val="00E2486A"/>
    <w:rsid w:val="00E33790"/>
    <w:rsid w:val="00E53D07"/>
    <w:rsid w:val="00E649BA"/>
    <w:rsid w:val="00E75A3F"/>
    <w:rsid w:val="00EA3769"/>
    <w:rsid w:val="00EA65CD"/>
    <w:rsid w:val="00ED5FFC"/>
    <w:rsid w:val="00ED7EC7"/>
    <w:rsid w:val="00F1050F"/>
    <w:rsid w:val="00F138CD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55EA7531-F998-425A-9E20-01472715F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8</TotalTime>
  <Pages>1</Pages>
  <Words>180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4</cp:revision>
  <cp:lastPrinted>2001-06-21T16:52:00Z</cp:lastPrinted>
  <dcterms:created xsi:type="dcterms:W3CDTF">2006-10-19T00:21:00Z</dcterms:created>
  <dcterms:modified xsi:type="dcterms:W3CDTF">2010-07-05T00:03:00Z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